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E0F" w:rsidRDefault="00AF2E0F" w:rsidP="00AF2E0F">
      <w:pPr>
        <w:pStyle w:val="NoSpacing"/>
      </w:pPr>
      <w:r>
        <w:rPr>
          <w:u w:val="single"/>
        </w:rPr>
        <w:t>John MARYDEN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:rsidR="00AF2E0F" w:rsidRDefault="00AF2E0F" w:rsidP="00AF2E0F">
      <w:pPr>
        <w:pStyle w:val="NoSpacing"/>
      </w:pPr>
      <w:r>
        <w:t>Rector of Chipping, Lancashire.</w:t>
      </w:r>
    </w:p>
    <w:p w:rsidR="00AF2E0F" w:rsidRDefault="00AF2E0F" w:rsidP="00AF2E0F">
      <w:pPr>
        <w:pStyle w:val="NoSpacing"/>
      </w:pPr>
    </w:p>
    <w:p w:rsidR="00AF2E0F" w:rsidRDefault="00AF2E0F" w:rsidP="00AF2E0F">
      <w:pPr>
        <w:pStyle w:val="NoSpacing"/>
      </w:pPr>
    </w:p>
    <w:p w:rsidR="00AF2E0F" w:rsidRDefault="00AF2E0F" w:rsidP="00AF2E0F">
      <w:pPr>
        <w:pStyle w:val="NoSpacing"/>
      </w:pPr>
      <w:r>
        <w:t xml:space="preserve">   Dec.1399</w:t>
      </w:r>
      <w:r>
        <w:tab/>
        <w:t>He became Rector.</w:t>
      </w:r>
    </w:p>
    <w:p w:rsidR="00AF2E0F" w:rsidRDefault="00AF2E0F" w:rsidP="00AF2E0F">
      <w:pPr>
        <w:pStyle w:val="NoSpacing"/>
      </w:pPr>
      <w:r>
        <w:tab/>
      </w:r>
      <w:r>
        <w:tab/>
        <w:t>(“A History of the County of Lancaster” vol.7 pp.20-6)</w:t>
      </w:r>
    </w:p>
    <w:p w:rsidR="00AF2E0F" w:rsidRDefault="00AF2E0F" w:rsidP="00AF2E0F">
      <w:pPr>
        <w:pStyle w:val="NoSpacing"/>
      </w:pPr>
    </w:p>
    <w:p w:rsidR="00AF2E0F" w:rsidRDefault="00AF2E0F" w:rsidP="00AF2E0F">
      <w:pPr>
        <w:pStyle w:val="NoSpacing"/>
      </w:pPr>
    </w:p>
    <w:p w:rsidR="00AF2E0F" w:rsidRDefault="00AF2E0F" w:rsidP="00AF2E0F">
      <w:pPr>
        <w:pStyle w:val="NoSpacing"/>
      </w:pPr>
      <w:r>
        <w:t>17 December 2017</w:t>
      </w:r>
    </w:p>
    <w:p w:rsidR="006B2F86" w:rsidRPr="00E71FC3" w:rsidRDefault="00AF2E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E0F" w:rsidRDefault="00AF2E0F" w:rsidP="00E71FC3">
      <w:pPr>
        <w:spacing w:after="0" w:line="240" w:lineRule="auto"/>
      </w:pPr>
      <w:r>
        <w:separator/>
      </w:r>
    </w:p>
  </w:endnote>
  <w:endnote w:type="continuationSeparator" w:id="0">
    <w:p w:rsidR="00AF2E0F" w:rsidRDefault="00AF2E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E0F" w:rsidRDefault="00AF2E0F" w:rsidP="00E71FC3">
      <w:pPr>
        <w:spacing w:after="0" w:line="240" w:lineRule="auto"/>
      </w:pPr>
      <w:r>
        <w:separator/>
      </w:r>
    </w:p>
  </w:footnote>
  <w:footnote w:type="continuationSeparator" w:id="0">
    <w:p w:rsidR="00AF2E0F" w:rsidRDefault="00AF2E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0F"/>
    <w:rsid w:val="001A7C09"/>
    <w:rsid w:val="00577BD5"/>
    <w:rsid w:val="00656CBA"/>
    <w:rsid w:val="006A1F77"/>
    <w:rsid w:val="00733BE7"/>
    <w:rsid w:val="00AB52E8"/>
    <w:rsid w:val="00AF2E0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8B6C30-DA41-41D1-A0A0-9D16C5FB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2018-01-04T20:37:00Z</dcterms:created>
  <dcterms:modified xsi:type="dcterms:W3CDTF">2018-01-04T20:38:00Z</dcterms:modified>
</cp:coreProperties>
</file>